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CAA03" w14:textId="77777777" w:rsidR="00247783" w:rsidRDefault="00247783" w:rsidP="002477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STIBBYNG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25331779" w14:textId="77777777" w:rsidR="00247783" w:rsidRDefault="00247783" w:rsidP="002477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Blacksmith.</w:t>
      </w:r>
    </w:p>
    <w:p w14:paraId="34184364" w14:textId="77777777" w:rsidR="00247783" w:rsidRDefault="00247783" w:rsidP="002477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DE2347" w14:textId="77777777" w:rsidR="00247783" w:rsidRDefault="00247783" w:rsidP="002477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FC2D5D" w14:textId="77777777" w:rsidR="00247783" w:rsidRDefault="00247783" w:rsidP="002477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Sep.1477</w:t>
      </w:r>
      <w:r>
        <w:rPr>
          <w:rFonts w:ascii="Times New Roman" w:hAnsi="Times New Roman" w:cs="Times New Roman"/>
          <w:sz w:val="24"/>
          <w:szCs w:val="24"/>
        </w:rPr>
        <w:tab/>
        <w:t xml:space="preserve">Gift of his goods and chattels to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Hille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William Hayne(q.v.).</w:t>
      </w:r>
    </w:p>
    <w:p w14:paraId="22652912" w14:textId="77777777" w:rsidR="00247783" w:rsidRDefault="00247783" w:rsidP="002477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p.85)</w:t>
      </w:r>
    </w:p>
    <w:p w14:paraId="1DE55AAD" w14:textId="77777777" w:rsidR="00247783" w:rsidRDefault="00247783" w:rsidP="002477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D46F1A" w14:textId="77777777" w:rsidR="00247783" w:rsidRDefault="00247783" w:rsidP="002477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B6DA2A" w14:textId="77777777" w:rsidR="00247783" w:rsidRDefault="00247783" w:rsidP="002477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March 2021</w:t>
      </w:r>
    </w:p>
    <w:p w14:paraId="4A77CCC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B5490" w14:textId="77777777" w:rsidR="00247783" w:rsidRDefault="00247783" w:rsidP="009139A6">
      <w:r>
        <w:separator/>
      </w:r>
    </w:p>
  </w:endnote>
  <w:endnote w:type="continuationSeparator" w:id="0">
    <w:p w14:paraId="2DEF1B8B" w14:textId="77777777" w:rsidR="00247783" w:rsidRDefault="002477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B4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D83C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720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F86015" w14:textId="77777777" w:rsidR="00247783" w:rsidRDefault="00247783" w:rsidP="009139A6">
      <w:r>
        <w:separator/>
      </w:r>
    </w:p>
  </w:footnote>
  <w:footnote w:type="continuationSeparator" w:id="0">
    <w:p w14:paraId="084EA3FD" w14:textId="77777777" w:rsidR="00247783" w:rsidRDefault="002477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440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B8A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003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783"/>
    <w:rsid w:val="000666E0"/>
    <w:rsid w:val="0024778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7992A"/>
  <w15:chartTrackingRefBased/>
  <w15:docId w15:val="{E01CC6AE-897B-4D85-A56C-250260915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2021-04-14T08:24:00Z</dcterms:created>
  <dcterms:modified xsi:type="dcterms:W3CDTF">2021-04-14T08:25:00Z</dcterms:modified>
</cp:coreProperties>
</file>